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9F7BC" w14:textId="77777777" w:rsidR="002A3C67" w:rsidRDefault="002A3C67" w:rsidP="002A3C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28D198C0" w14:textId="77777777" w:rsidR="002A3C67" w:rsidRDefault="002A3C67" w:rsidP="002A3C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scrivener.</w:t>
      </w:r>
    </w:p>
    <w:p w14:paraId="0BDDD319" w14:textId="77777777" w:rsidR="002A3C67" w:rsidRDefault="002A3C67" w:rsidP="002A3C67">
      <w:pPr>
        <w:pStyle w:val="NoSpacing"/>
        <w:rPr>
          <w:rFonts w:cs="Times New Roman"/>
          <w:szCs w:val="24"/>
        </w:rPr>
      </w:pPr>
    </w:p>
    <w:p w14:paraId="57F81549" w14:textId="77777777" w:rsidR="002A3C67" w:rsidRDefault="002A3C67" w:rsidP="002A3C67">
      <w:pPr>
        <w:pStyle w:val="NoSpacing"/>
        <w:rPr>
          <w:rFonts w:cs="Times New Roman"/>
          <w:szCs w:val="24"/>
        </w:rPr>
      </w:pPr>
    </w:p>
    <w:p w14:paraId="63557BFE" w14:textId="77777777" w:rsidR="002A3C67" w:rsidRDefault="002A3C67" w:rsidP="002A3C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Jun.1481</w:t>
      </w:r>
      <w:r>
        <w:rPr>
          <w:rFonts w:cs="Times New Roman"/>
          <w:szCs w:val="24"/>
        </w:rPr>
        <w:tab/>
        <w:t>He was an apprentice of John Parker(q.v.).</w:t>
      </w:r>
    </w:p>
    <w:p w14:paraId="61829D62" w14:textId="77777777" w:rsidR="002A3C67" w:rsidRDefault="002A3C67" w:rsidP="002A3C67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6ADC97D5" w14:textId="77777777" w:rsidR="002A3C67" w:rsidRDefault="002A3C67" w:rsidP="002A3C67">
      <w:pPr>
        <w:pStyle w:val="NoSpacing"/>
        <w:rPr>
          <w:rFonts w:cs="Times New Roman"/>
          <w:szCs w:val="24"/>
        </w:rPr>
      </w:pPr>
    </w:p>
    <w:p w14:paraId="2BB9C16A" w14:textId="77777777" w:rsidR="002A3C67" w:rsidRDefault="002A3C67" w:rsidP="002A3C67">
      <w:pPr>
        <w:pStyle w:val="NoSpacing"/>
        <w:rPr>
          <w:rFonts w:cs="Times New Roman"/>
          <w:szCs w:val="24"/>
        </w:rPr>
      </w:pPr>
    </w:p>
    <w:p w14:paraId="103DBCE1" w14:textId="77777777" w:rsidR="002A3C67" w:rsidRDefault="002A3C67" w:rsidP="002A3C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p w14:paraId="41055C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0551A" w14:textId="77777777" w:rsidR="002A3C67" w:rsidRDefault="002A3C67" w:rsidP="009139A6">
      <w:r>
        <w:separator/>
      </w:r>
    </w:p>
  </w:endnote>
  <w:endnote w:type="continuationSeparator" w:id="0">
    <w:p w14:paraId="51C40455" w14:textId="77777777" w:rsidR="002A3C67" w:rsidRDefault="002A3C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86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912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92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4C08" w14:textId="77777777" w:rsidR="002A3C67" w:rsidRDefault="002A3C67" w:rsidP="009139A6">
      <w:r>
        <w:separator/>
      </w:r>
    </w:p>
  </w:footnote>
  <w:footnote w:type="continuationSeparator" w:id="0">
    <w:p w14:paraId="5394529C" w14:textId="77777777" w:rsidR="002A3C67" w:rsidRDefault="002A3C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AF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F5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FD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67"/>
    <w:rsid w:val="000666E0"/>
    <w:rsid w:val="002510B7"/>
    <w:rsid w:val="002A3C6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F98D0"/>
  <w15:chartTrackingRefBased/>
  <w15:docId w15:val="{166EE9B6-6418-442E-9A73-D60C579F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C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rsid w:val="002A3C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2023-08-10T11:53:00Z</dcterms:created>
  <dcterms:modified xsi:type="dcterms:W3CDTF">2023-08-10T11:53:00Z</dcterms:modified>
</cp:coreProperties>
</file>